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92E4B">
        <w:rPr>
          <w:rFonts w:cs="Arial"/>
          <w:b/>
          <w:caps/>
          <w:sz w:val="28"/>
          <w:szCs w:val="28"/>
        </w:rPr>
        <w:t>1580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23F2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23F2F">
              <w:rPr>
                <w:rFonts w:cs="Arial"/>
                <w:sz w:val="20"/>
                <w:szCs w:val="20"/>
              </w:rPr>
              <w:t>Providências junto ao Serviço Autônomo de Água e Esgoto (SAAE) visando ao fechamento de um buraco perto de um bueiro existente na Avenida Alfredo Blóis, próximo ao número 339, Jardim Maria Amélia 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23F2F" w:rsidRDefault="003A77BE" w:rsidP="00723F2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723F2F" w:rsidRPr="001840AD">
        <w:rPr>
          <w:rFonts w:cs="Arial"/>
        </w:rPr>
        <w:t xml:space="preserve">Excelentíssimo Senhor Prefeito Municipal de Jacareí </w:t>
      </w:r>
      <w:r w:rsidR="00723F2F">
        <w:rPr>
          <w:rFonts w:cs="Arial"/>
        </w:rPr>
        <w:t>que</w:t>
      </w:r>
      <w:r w:rsidR="00723F2F" w:rsidRPr="001840AD">
        <w:rPr>
          <w:rFonts w:cs="Arial"/>
        </w:rPr>
        <w:t xml:space="preserve"> sejam tomada</w:t>
      </w:r>
      <w:r w:rsidR="00723F2F">
        <w:rPr>
          <w:rFonts w:cs="Arial"/>
        </w:rPr>
        <w:t xml:space="preserve">s providências junto ao Serviço Autônomo de Água e Esgoto (SAAE) visando ao fechamento de um buraco perto de um bueiro existente na </w:t>
      </w:r>
      <w:r w:rsidR="00723F2F">
        <w:rPr>
          <w:rFonts w:cs="Arial"/>
        </w:rPr>
        <w:t>Avenida</w:t>
      </w:r>
      <w:r w:rsidR="00723F2F" w:rsidRPr="000A00CD">
        <w:rPr>
          <w:rFonts w:cs="Arial"/>
        </w:rPr>
        <w:t xml:space="preserve"> Alfredo Blóis, próximo ao número 339, </w:t>
      </w:r>
      <w:r w:rsidR="00723F2F">
        <w:rPr>
          <w:rFonts w:cs="Arial"/>
        </w:rPr>
        <w:t>Jardim Maria Amélia I.</w:t>
      </w:r>
    </w:p>
    <w:p w:rsidR="00F22FC9" w:rsidRDefault="00723F2F" w:rsidP="00723F2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Os moradores já </w:t>
      </w:r>
      <w:r w:rsidRPr="000A00CD">
        <w:rPr>
          <w:rFonts w:cs="Arial"/>
        </w:rPr>
        <w:t>colocaram planta</w:t>
      </w:r>
      <w:r>
        <w:rPr>
          <w:rFonts w:cs="Arial"/>
        </w:rPr>
        <w:t>s e galhos para alertar os motoristas com relação ao buraco, o que pode ser motivo de acidentes no local.</w:t>
      </w:r>
    </w:p>
    <w:p w:rsidR="00723F2F" w:rsidRDefault="00723F2F" w:rsidP="00723F2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235EB">
        <w:rPr>
          <w:rFonts w:cs="Arial"/>
        </w:rPr>
        <w:t xml:space="preserve">Destacamos </w:t>
      </w:r>
      <w:r>
        <w:rPr>
          <w:rFonts w:cs="Arial"/>
        </w:rPr>
        <w:t xml:space="preserve">a abertura </w:t>
      </w:r>
      <w:r w:rsidRPr="00F235EB">
        <w:rPr>
          <w:rFonts w:cs="Arial"/>
        </w:rPr>
        <w:t xml:space="preserve">do </w:t>
      </w:r>
      <w:r>
        <w:rPr>
          <w:rFonts w:cs="Arial"/>
          <w:b/>
        </w:rPr>
        <w:t>PROTOCOLO</w:t>
      </w:r>
      <w:r w:rsidRPr="00F235EB">
        <w:rPr>
          <w:rFonts w:cs="Arial"/>
          <w:b/>
        </w:rPr>
        <w:t xml:space="preserve"> </w:t>
      </w:r>
      <w:r>
        <w:rPr>
          <w:rFonts w:cs="Arial"/>
          <w:b/>
        </w:rPr>
        <w:t xml:space="preserve">SAAE </w:t>
      </w:r>
      <w:r w:rsidRPr="00F235EB">
        <w:rPr>
          <w:rFonts w:cs="Arial"/>
          <w:b/>
        </w:rPr>
        <w:t xml:space="preserve">Nº </w:t>
      </w:r>
      <w:r w:rsidRPr="000A00CD">
        <w:rPr>
          <w:rFonts w:cs="Arial"/>
          <w:b/>
        </w:rPr>
        <w:t>19165</w:t>
      </w:r>
      <w:r>
        <w:rPr>
          <w:rFonts w:cs="Arial"/>
          <w:b/>
        </w:rPr>
        <w:t xml:space="preserve">/2021, </w:t>
      </w:r>
      <w:r w:rsidRPr="00F235EB">
        <w:rPr>
          <w:rFonts w:cs="Arial"/>
        </w:rPr>
        <w:t xml:space="preserve">no dia </w:t>
      </w:r>
      <w:r>
        <w:rPr>
          <w:rFonts w:cs="Arial"/>
        </w:rPr>
        <w:t>25 de maio</w:t>
      </w:r>
      <w:r w:rsidRPr="00F235EB">
        <w:rPr>
          <w:rFonts w:cs="Arial"/>
        </w:rPr>
        <w:t xml:space="preserve"> de 2021, referente ao assunto.</w:t>
      </w:r>
      <w:bookmarkStart w:id="0" w:name="_GoBack"/>
      <w:bookmarkEnd w:id="0"/>
    </w:p>
    <w:p w:rsidR="00723F2F" w:rsidRDefault="00723F2F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723F2F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23F2F">
        <w:rPr>
          <w:rFonts w:cs="Arial"/>
        </w:rPr>
        <w:t>2 de junho de 2021.</w:t>
      </w:r>
    </w:p>
    <w:p w:rsidR="00723F2F" w:rsidRDefault="00723F2F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23F2F" w:rsidRDefault="00723F2F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23F2F" w:rsidRPr="005D429C" w:rsidRDefault="00723F2F" w:rsidP="0019107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723F2F" w:rsidRDefault="00723F2F" w:rsidP="001910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723F2F" w:rsidRDefault="00723F2F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723F2F" w:rsidRDefault="00723F2F" w:rsidP="00723F2F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7BB06521">
            <wp:extent cx="4046220" cy="5402580"/>
            <wp:effectExtent l="0" t="0" r="0" b="762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540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23F2F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D56" w:rsidRDefault="00BD0D56">
      <w:r>
        <w:separator/>
      </w:r>
    </w:p>
  </w:endnote>
  <w:endnote w:type="continuationSeparator" w:id="0">
    <w:p w:rsidR="00BD0D56" w:rsidRDefault="00BD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D56" w:rsidRDefault="00BD0D56">
      <w:r>
        <w:separator/>
      </w:r>
    </w:p>
  </w:footnote>
  <w:footnote w:type="continuationSeparator" w:id="0">
    <w:p w:rsidR="00BD0D56" w:rsidRDefault="00BD0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23F2F">
      <w:rPr>
        <w:rFonts w:cs="Arial"/>
        <w:b/>
        <w:sz w:val="20"/>
        <w:szCs w:val="20"/>
        <w:u w:val="single"/>
      </w:rPr>
      <w:t>1580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723F2F" w:rsidRPr="00723F2F">
      <w:rPr>
        <w:rFonts w:cs="Arial"/>
        <w:b/>
        <w:sz w:val="20"/>
        <w:szCs w:val="20"/>
        <w:u w:val="single"/>
      </w:rPr>
      <w:t xml:space="preserve"> - Vereadora Maria Amélia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8631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8631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23F2F" w:rsidRPr="00317C1A" w:rsidRDefault="00723F2F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2E4B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3F2F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8631C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0D56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875D9-493A-4DEC-9A81-A8F6E617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145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2021-05-31T16:32:00Z</cp:lastPrinted>
  <dcterms:created xsi:type="dcterms:W3CDTF">2021-05-31T16:32:00Z</dcterms:created>
  <dcterms:modified xsi:type="dcterms:W3CDTF">2021-05-31T16:32:00Z</dcterms:modified>
</cp:coreProperties>
</file>